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7A532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7A532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7A53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7A53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7A53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7A53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7A532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A250BD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7A5324">
        <w:rPr>
          <w:b w:val="0"/>
        </w:rPr>
        <w:t xml:space="preserve"> 49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7A5324" w:rsidP="00232C8F">
            <w:r>
              <w:t>Сторож, 2 разряд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7A5324" w:rsidP="00232C8F">
            <w:r>
              <w:t>18883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7A5324" w:rsidRPr="007A5324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7A5324" w:rsidRPr="007A5324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7A5324" w:rsidRPr="007A5324">
        <w:rPr>
          <w:u w:val="single"/>
        </w:rPr>
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7A5324" w:rsidP="0098630F">
            <w:pPr>
              <w:jc w:val="center"/>
            </w:pPr>
            <w:r>
              <w:t>4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7A5324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7A5324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7A5324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7A5324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7A5324" w:rsidP="0098630F">
            <w:pPr>
              <w:jc w:val="center"/>
            </w:pPr>
            <w:r>
              <w:t>186-787-204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7A5324" w:rsidTr="000860ED">
        <w:tc>
          <w:tcPr>
            <w:tcW w:w="6345" w:type="dxa"/>
            <w:tcBorders>
              <w:right w:val="single" w:sz="4" w:space="0" w:color="auto"/>
            </w:tcBorders>
          </w:tcPr>
          <w:p w:rsidR="007A5324" w:rsidRDefault="007A5324" w:rsidP="0098630F">
            <w:pPr>
              <w:jc w:val="center"/>
            </w:pPr>
            <w:r>
              <w:t>185-140-456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5324" w:rsidRDefault="007A5324" w:rsidP="00AD14A4">
            <w:pPr>
              <w:rPr>
                <w:rStyle w:val="a7"/>
                <w:lang w:val="en-US"/>
              </w:rPr>
            </w:pPr>
          </w:p>
        </w:tc>
      </w:tr>
      <w:tr w:rsidR="007A5324" w:rsidTr="000860ED">
        <w:tc>
          <w:tcPr>
            <w:tcW w:w="6345" w:type="dxa"/>
            <w:tcBorders>
              <w:right w:val="single" w:sz="4" w:space="0" w:color="auto"/>
            </w:tcBorders>
          </w:tcPr>
          <w:p w:rsidR="007A5324" w:rsidRDefault="007A5324" w:rsidP="0098630F">
            <w:pPr>
              <w:jc w:val="center"/>
            </w:pPr>
            <w:r>
              <w:t>183-228-624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5324" w:rsidRDefault="007A5324" w:rsidP="00AD14A4">
            <w:pPr>
              <w:rPr>
                <w:rStyle w:val="a7"/>
                <w:lang w:val="en-US"/>
              </w:rPr>
            </w:pPr>
          </w:p>
        </w:tc>
      </w:tr>
      <w:tr w:rsidR="007A5324" w:rsidTr="000860ED">
        <w:tc>
          <w:tcPr>
            <w:tcW w:w="6345" w:type="dxa"/>
            <w:tcBorders>
              <w:right w:val="single" w:sz="4" w:space="0" w:color="auto"/>
            </w:tcBorders>
          </w:tcPr>
          <w:p w:rsidR="007A5324" w:rsidRDefault="007A5324" w:rsidP="0098630F">
            <w:pPr>
              <w:jc w:val="center"/>
            </w:pPr>
            <w:r>
              <w:t>185-843-652 16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5324" w:rsidRDefault="007A5324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A250BD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A250BD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7A5324" w:rsidRPr="007A5324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7A5324" w:rsidRPr="007A5324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250BD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6386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6386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6386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6386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66386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66386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A250B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A250B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A250B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A250B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A250B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A250B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50B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A250B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A250BD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663860" w:rsidRPr="00663860">
        <w:rPr>
          <w:i/>
          <w:u w:val="single"/>
        </w:rPr>
        <w:t>1. Рекомендации по улучшению условий труда: не требуются</w:t>
      </w:r>
      <w:r w:rsidR="00663860" w:rsidRPr="0066386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94).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47369" w:rsidRPr="00B47369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324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324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7A532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7A532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324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324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7A532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7A532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(дата)</w:t>
            </w: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(дата)</w:t>
            </w: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63860" w:rsidTr="0066386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63860" w:rsidRDefault="00663860" w:rsidP="003C5C39">
            <w:pPr>
              <w:pStyle w:val="a8"/>
            </w:pPr>
            <w:r w:rsidRPr="00663860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6386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6386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6386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63860" w:rsidRDefault="00663860" w:rsidP="003C5C39">
            <w:pPr>
              <w:pStyle w:val="a8"/>
            </w:pPr>
            <w:r w:rsidRPr="00663860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6386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63860" w:rsidRDefault="00B47369" w:rsidP="003C5C39">
            <w:pPr>
              <w:pStyle w:val="a8"/>
            </w:pPr>
            <w:r>
              <w:t>26.11.2020</w:t>
            </w:r>
          </w:p>
        </w:tc>
      </w:tr>
      <w:tr w:rsidR="00EF07A3" w:rsidRPr="00663860" w:rsidTr="0066386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663860" w:rsidRDefault="00663860" w:rsidP="003C5C39">
            <w:pPr>
              <w:pStyle w:val="a8"/>
              <w:rPr>
                <w:b/>
                <w:vertAlign w:val="superscript"/>
              </w:rPr>
            </w:pPr>
            <w:r w:rsidRPr="0066386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66386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663860" w:rsidRDefault="00663860" w:rsidP="00EF07A3">
            <w:pPr>
              <w:pStyle w:val="a8"/>
              <w:rPr>
                <w:b/>
                <w:vertAlign w:val="superscript"/>
              </w:rPr>
            </w:pPr>
            <w:r w:rsidRPr="006638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66386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663860" w:rsidRDefault="00663860" w:rsidP="00EF07A3">
            <w:pPr>
              <w:pStyle w:val="a8"/>
              <w:rPr>
                <w:b/>
                <w:vertAlign w:val="superscript"/>
              </w:rPr>
            </w:pPr>
            <w:r w:rsidRPr="0066386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66386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663860" w:rsidRDefault="00663860" w:rsidP="00EF07A3">
            <w:pPr>
              <w:pStyle w:val="a8"/>
              <w:rPr>
                <w:vertAlign w:val="superscript"/>
              </w:rPr>
            </w:pPr>
            <w:r w:rsidRPr="00663860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7A532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324" w:rsidP="004E51DC">
            <w:pPr>
              <w:pStyle w:val="a8"/>
            </w:pPr>
            <w:r>
              <w:t>Бражко Александр Алексеевич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7A532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7A532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EF07A3">
            <w:pPr>
              <w:pStyle w:val="a8"/>
            </w:pPr>
            <w:r>
              <w:t>Малиновский Сергей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A5324" w:rsidRPr="007A5324" w:rsidRDefault="007A5324" w:rsidP="00EF07A3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(дата)</w:t>
            </w: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EF07A3">
            <w:pPr>
              <w:pStyle w:val="a8"/>
            </w:pPr>
            <w:r>
              <w:t>Пошляков Сергей Николаевич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A5324" w:rsidRPr="007A5324" w:rsidRDefault="007A5324" w:rsidP="00EF07A3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(дата)</w:t>
            </w: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EF07A3">
            <w:pPr>
              <w:pStyle w:val="a8"/>
            </w:pPr>
            <w:r>
              <w:t>Поясок Андрей Николаевич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324" w:rsidRPr="007A5324" w:rsidRDefault="007A5324" w:rsidP="004E51DC">
            <w:pPr>
              <w:pStyle w:val="a8"/>
            </w:pPr>
          </w:p>
        </w:tc>
      </w:tr>
      <w:tr w:rsidR="007A5324" w:rsidRPr="007A5324" w:rsidTr="007A532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A5324" w:rsidRPr="007A5324" w:rsidRDefault="007A5324" w:rsidP="00EF07A3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A5324" w:rsidRPr="007A5324" w:rsidRDefault="007A5324" w:rsidP="004E51DC">
            <w:pPr>
              <w:pStyle w:val="a8"/>
              <w:rPr>
                <w:vertAlign w:val="superscript"/>
              </w:rPr>
            </w:pPr>
            <w:r w:rsidRPr="007A5324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D" w:rsidRDefault="00A250BD" w:rsidP="0076042D">
      <w:pPr>
        <w:pStyle w:val="a9"/>
      </w:pPr>
      <w:r>
        <w:separator/>
      </w:r>
    </w:p>
  </w:endnote>
  <w:endnote w:type="continuationSeparator" w:id="0">
    <w:p w:rsidR="00A250BD" w:rsidRDefault="00A250B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7A532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49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47369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47369" w:rsidRPr="00B47369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D" w:rsidRDefault="00A250BD" w:rsidP="0076042D">
      <w:pPr>
        <w:pStyle w:val="a9"/>
      </w:pPr>
      <w:r>
        <w:separator/>
      </w:r>
    </w:p>
  </w:footnote>
  <w:footnote w:type="continuationSeparator" w:id="0">
    <w:p w:rsidR="00A250BD" w:rsidRDefault="00A250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Обслуживающ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18883 "/>
    <w:docVar w:name="codeok " w:val="    "/>
    <w:docVar w:name="col18" w:val=" 0 "/>
    <w:docVar w:name="colanal" w:val="  Отсутствуют"/>
    <w:docVar w:name="colrab" w:val=" 4 "/>
    <w:docVar w:name="colrab_anal" w:val=" 4 "/>
    <w:docVar w:name="colraball" w:val="    "/>
    <w:docVar w:name="colwom" w:val=" 0 "/>
    <w:docVar w:name="D_dog" w:val=" "/>
    <w:docVar w:name="D_prikaz" w:val=" "/>
    <w:docVar w:name="etks_info" w:val="   Раздел: &quot;Общеотраслевые профессии рабочих&quot;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49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49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76A6C565462E489399BD49ED9B5AD1B7"/>
    <w:docVar w:name="rm_id" w:val="48"/>
    <w:docVar w:name="rm_name" w:val="                                          "/>
    <w:docVar w:name="rm_number" w:val=" 49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9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94)"/>
    <w:docVar w:name="version" w:val="51"/>
  </w:docVars>
  <w:rsids>
    <w:rsidRoot w:val="00A250BD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6386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A5324"/>
    <w:rsid w:val="007D1852"/>
    <w:rsid w:val="007D2CEA"/>
    <w:rsid w:val="00835248"/>
    <w:rsid w:val="00883461"/>
    <w:rsid w:val="008E3F02"/>
    <w:rsid w:val="008E68DE"/>
    <w:rsid w:val="008E70C1"/>
    <w:rsid w:val="0090588D"/>
    <w:rsid w:val="0092778A"/>
    <w:rsid w:val="00967790"/>
    <w:rsid w:val="0098630F"/>
    <w:rsid w:val="00A100AB"/>
    <w:rsid w:val="00A12349"/>
    <w:rsid w:val="00A250BD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47369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9F137DB-C363-4A05-B7F6-B10ECC38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2020-11-20T09:23:00Z</dcterms:created>
  <dcterms:modified xsi:type="dcterms:W3CDTF">2020-11-27T04:52:00Z</dcterms:modified>
</cp:coreProperties>
</file>